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9D903" w14:textId="5F51D32C" w:rsidR="001A467F" w:rsidRDefault="001A467F" w:rsidP="001A467F">
      <w:pPr>
        <w:pStyle w:val="NoSpacing"/>
      </w:pPr>
      <w:r>
        <w:rPr>
          <w:u w:val="single"/>
        </w:rPr>
        <w:t>James PATENDEN</w:t>
      </w:r>
      <w:r>
        <w:t xml:space="preserve">       </w:t>
      </w:r>
      <w:r>
        <w:t>(</w:t>
      </w:r>
      <w:r>
        <w:t>d.1488-9)</w:t>
      </w:r>
      <w:bookmarkStart w:id="0" w:name="_GoBack"/>
      <w:bookmarkEnd w:id="0"/>
    </w:p>
    <w:p w14:paraId="36870E26" w14:textId="77777777" w:rsidR="001A467F" w:rsidRDefault="001A467F" w:rsidP="001A467F">
      <w:pPr>
        <w:pStyle w:val="NoSpacing"/>
      </w:pPr>
      <w:r>
        <w:t xml:space="preserve">of </w:t>
      </w:r>
      <w:proofErr w:type="spellStart"/>
      <w:r>
        <w:t>Lamberhurst</w:t>
      </w:r>
      <w:proofErr w:type="spellEnd"/>
      <w:r>
        <w:t>, Kent.</w:t>
      </w:r>
    </w:p>
    <w:p w14:paraId="76369B46" w14:textId="77777777" w:rsidR="001A467F" w:rsidRDefault="001A467F" w:rsidP="001A467F">
      <w:pPr>
        <w:pStyle w:val="NoSpacing"/>
      </w:pPr>
    </w:p>
    <w:p w14:paraId="27EFB39C" w14:textId="77777777" w:rsidR="001A467F" w:rsidRDefault="001A467F" w:rsidP="001A467F">
      <w:pPr>
        <w:pStyle w:val="NoSpacing"/>
      </w:pPr>
    </w:p>
    <w:p w14:paraId="31CA1FCB" w14:textId="4D9DE87D" w:rsidR="001A467F" w:rsidRDefault="001A467F" w:rsidP="001A467F">
      <w:pPr>
        <w:pStyle w:val="NoSpacing"/>
      </w:pPr>
      <w:r>
        <w:tab/>
        <w:t>14</w:t>
      </w:r>
      <w:r>
        <w:t>88</w:t>
      </w:r>
      <w:r>
        <w:tab/>
        <w:t>He made his Will</w:t>
      </w:r>
      <w:r>
        <w:t>, in which he asked to be buried in the church.</w:t>
      </w:r>
    </w:p>
    <w:p w14:paraId="32328A76" w14:textId="3DECEF3B" w:rsidR="001A467F" w:rsidRDefault="001A467F" w:rsidP="001A467F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p.44)</w:t>
      </w:r>
    </w:p>
    <w:p w14:paraId="45A292E2" w14:textId="0345B964" w:rsidR="001A467F" w:rsidRDefault="001A467F" w:rsidP="001A467F">
      <w:pPr>
        <w:pStyle w:val="NoSpacing"/>
      </w:pPr>
      <w:r>
        <w:tab/>
        <w:t>1489</w:t>
      </w:r>
      <w:r>
        <w:tab/>
        <w:t>His Will was proved.   (ibid.)</w:t>
      </w:r>
    </w:p>
    <w:p w14:paraId="57F690EE" w14:textId="77777777" w:rsidR="001A467F" w:rsidRDefault="001A467F" w:rsidP="001A467F">
      <w:pPr>
        <w:pStyle w:val="NoSpacing"/>
      </w:pPr>
    </w:p>
    <w:p w14:paraId="2922DFEA" w14:textId="77777777" w:rsidR="001A467F" w:rsidRDefault="001A467F" w:rsidP="001A467F">
      <w:pPr>
        <w:pStyle w:val="NoSpacing"/>
      </w:pPr>
    </w:p>
    <w:p w14:paraId="39F4EB9A" w14:textId="77777777" w:rsidR="001A467F" w:rsidRPr="002964B6" w:rsidRDefault="001A467F" w:rsidP="001A467F">
      <w:pPr>
        <w:pStyle w:val="NoSpacing"/>
      </w:pPr>
      <w:r>
        <w:t>5 March 2019</w:t>
      </w:r>
    </w:p>
    <w:p w14:paraId="27134E60" w14:textId="79E0506A" w:rsidR="006B2F86" w:rsidRPr="001A467F" w:rsidRDefault="001A467F" w:rsidP="00E71FC3">
      <w:pPr>
        <w:pStyle w:val="NoSpacing"/>
      </w:pPr>
    </w:p>
    <w:sectPr w:rsidR="006B2F86" w:rsidRPr="001A46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A3FB6" w14:textId="77777777" w:rsidR="001A467F" w:rsidRDefault="001A467F" w:rsidP="00E71FC3">
      <w:pPr>
        <w:spacing w:after="0" w:line="240" w:lineRule="auto"/>
      </w:pPr>
      <w:r>
        <w:separator/>
      </w:r>
    </w:p>
  </w:endnote>
  <w:endnote w:type="continuationSeparator" w:id="0">
    <w:p w14:paraId="0D9B4F44" w14:textId="77777777" w:rsidR="001A467F" w:rsidRDefault="001A46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C5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27532" w14:textId="77777777" w:rsidR="001A467F" w:rsidRDefault="001A467F" w:rsidP="00E71FC3">
      <w:pPr>
        <w:spacing w:after="0" w:line="240" w:lineRule="auto"/>
      </w:pPr>
      <w:r>
        <w:separator/>
      </w:r>
    </w:p>
  </w:footnote>
  <w:footnote w:type="continuationSeparator" w:id="0">
    <w:p w14:paraId="0384E0A4" w14:textId="77777777" w:rsidR="001A467F" w:rsidRDefault="001A46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7F"/>
    <w:rsid w:val="001A467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295DA"/>
  <w15:chartTrackingRefBased/>
  <w15:docId w15:val="{60383627-4A6E-4F64-9CB9-6DB13058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2019-03-05T19:23:00Z</dcterms:created>
  <dcterms:modified xsi:type="dcterms:W3CDTF">2019-03-05T19:25:00Z</dcterms:modified>
</cp:coreProperties>
</file>